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EB01D6" w14:textId="77777777" w:rsidR="00D95F81" w:rsidRDefault="00D95F81" w:rsidP="001071BD">
      <w:pPr>
        <w:tabs>
          <w:tab w:val="left" w:pos="993"/>
          <w:tab w:val="left" w:pos="1134"/>
        </w:tabs>
        <w:rPr>
          <w:rFonts w:cs="Arial"/>
        </w:rPr>
      </w:pPr>
    </w:p>
    <w:p w14:paraId="75279477" w14:textId="77777777" w:rsidR="009430F4" w:rsidRDefault="009430F4" w:rsidP="009430F4">
      <w:pPr>
        <w:tabs>
          <w:tab w:val="left" w:pos="993"/>
          <w:tab w:val="left" w:pos="1134"/>
        </w:tabs>
        <w:jc w:val="both"/>
        <w:rPr>
          <w:rFonts w:cs="Arial"/>
        </w:rPr>
      </w:pPr>
      <w:r>
        <w:rPr>
          <w:rFonts w:cs="Arial"/>
        </w:rPr>
        <w:t>Številka: 4301-0007/2024</w:t>
      </w:r>
    </w:p>
    <w:p w14:paraId="0A777E16" w14:textId="77777777" w:rsidR="009430F4" w:rsidRDefault="009430F4" w:rsidP="009430F4">
      <w:pPr>
        <w:tabs>
          <w:tab w:val="left" w:pos="993"/>
          <w:tab w:val="left" w:pos="1134"/>
        </w:tabs>
        <w:jc w:val="both"/>
        <w:rPr>
          <w:rFonts w:cs="Arial"/>
        </w:rPr>
      </w:pPr>
      <w:r>
        <w:rPr>
          <w:rFonts w:cs="Arial"/>
        </w:rPr>
        <w:t>JN BR: 2024-093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  <w:bookmarkStart w:id="0" w:name="_GoBack"/>
      <w:bookmarkEnd w:id="0"/>
    </w:p>
    <w:p w14:paraId="725B37D4" w14:textId="77777777" w:rsidR="00456982" w:rsidRPr="00456982" w:rsidRDefault="00456982" w:rsidP="00456982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747E91D2" w14:textId="08170642" w:rsidR="00027F8E" w:rsidRPr="00F35A6C" w:rsidRDefault="00027F8E" w:rsidP="00F35A6C">
      <w:pPr>
        <w:jc w:val="both"/>
        <w:rPr>
          <w:rFonts w:cs="Arial"/>
        </w:rPr>
      </w:pPr>
    </w:p>
    <w:p w14:paraId="36AD09EB" w14:textId="77777777" w:rsidR="00027F8E" w:rsidRDefault="00027F8E" w:rsidP="00F35A6C">
      <w:pPr>
        <w:jc w:val="both"/>
        <w:rPr>
          <w:rFonts w:cs="Arial"/>
        </w:rPr>
      </w:pPr>
    </w:p>
    <w:p w14:paraId="2762541D" w14:textId="7624AB93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F81942"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="00EC70BB">
        <w:rPr>
          <w:rFonts w:cs="Arial"/>
        </w:rPr>
        <w:t>kandidata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so</w:t>
      </w:r>
      <w:r w:rsidR="00EC70BB">
        <w:rPr>
          <w:rFonts w:cs="Arial"/>
        </w:rPr>
        <w:t>kandidata</w:t>
      </w:r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5E8AE5B3" w:rsid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3A50CBCE" w14:textId="77777777" w:rsidR="00021EF9" w:rsidRDefault="00021EF9" w:rsidP="00E81DF5">
      <w:pPr>
        <w:jc w:val="both"/>
        <w:rPr>
          <w:rFonts w:cs="Arial"/>
          <w:i/>
        </w:rPr>
      </w:pPr>
    </w:p>
    <w:p w14:paraId="5A792719" w14:textId="77777777" w:rsidR="00021EF9" w:rsidRDefault="00021EF9" w:rsidP="00E81DF5">
      <w:pPr>
        <w:jc w:val="both"/>
        <w:rPr>
          <w:rFonts w:cs="Arial"/>
          <w:i/>
        </w:rPr>
      </w:pPr>
    </w:p>
    <w:p w14:paraId="18BF8984" w14:textId="48A76FCF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 xml:space="preserve">Ta obrazec je sestavni del in priloga </w:t>
      </w:r>
      <w:r w:rsidR="00EC70BB">
        <w:rPr>
          <w:rFonts w:cs="Arial"/>
          <w:i/>
        </w:rPr>
        <w:t>prijave</w:t>
      </w:r>
      <w:r w:rsidRPr="00E81DF5">
        <w:rPr>
          <w:rFonts w:cs="Arial"/>
          <w:i/>
        </w:rPr>
        <w:t>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C51B49" w14:textId="77777777" w:rsidR="007B3471" w:rsidRDefault="007B3471">
      <w:r>
        <w:separator/>
      </w:r>
    </w:p>
  </w:endnote>
  <w:endnote w:type="continuationSeparator" w:id="0">
    <w:p w14:paraId="6F9D906C" w14:textId="77777777" w:rsidR="007B3471" w:rsidRDefault="007B3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662EBB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07B1BC9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95F8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95F8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C97FB" w14:textId="77777777" w:rsidR="007B3471" w:rsidRDefault="007B3471">
      <w:r>
        <w:separator/>
      </w:r>
    </w:p>
  </w:footnote>
  <w:footnote w:type="continuationSeparator" w:id="0">
    <w:p w14:paraId="5AB49CC0" w14:textId="77777777" w:rsidR="007B3471" w:rsidRDefault="007B3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62194383" w:rsidR="00C0552D" w:rsidRPr="00B84F6D" w:rsidRDefault="00EC70BB" w:rsidP="0097240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EC70BB">
            <w:rPr>
              <w:rFonts w:cs="Arial"/>
              <w:color w:val="000000"/>
              <w:sz w:val="16"/>
              <w:szCs w:val="16"/>
            </w:rPr>
            <w:t>OMEJENI POSTOPEK Z VZPOSTAVITVIJO DNS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6087095" w:rsidR="00C0552D" w:rsidRPr="008E7AB1" w:rsidRDefault="00144B8D" w:rsidP="001B079E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2.0</w:t>
          </w:r>
          <w:r w:rsidR="00E81DF5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1EF9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079E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56982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66B5E"/>
    <w:rsid w:val="00767A5A"/>
    <w:rsid w:val="00780396"/>
    <w:rsid w:val="0078319E"/>
    <w:rsid w:val="00783525"/>
    <w:rsid w:val="007838D2"/>
    <w:rsid w:val="007B3471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6582E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346D"/>
    <w:rsid w:val="009418D8"/>
    <w:rsid w:val="009430F4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2409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2A5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4F6D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95F81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14E9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C70BB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882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81942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4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0" ma:contentTypeDescription="Ustvari nov dokument." ma:contentTypeScope="" ma:versionID="b2e64b60c450af089d7048d15eea3d6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d232947e5801d924d243812cf869fd8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02DB626-D4D5-49E3-BDFC-BB138F20AE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19086F-C672-4F7D-B18D-E835967B2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8AB0C2-B1DD-42E9-B22B-9451D783B766}">
  <ds:schemaRefs>
    <ds:schemaRef ds:uri="http://schemas.microsoft.com/office/2006/documentManagement/types"/>
    <ds:schemaRef ds:uri="68c5f5d4-aadc-499c-975b-051170a396f7"/>
    <ds:schemaRef ds:uri="http://purl.org/dc/dcmitype/"/>
    <ds:schemaRef ds:uri="http://purl.org/dc/elements/1.1/"/>
    <ds:schemaRef ds:uri="6a4cc071-bd85-44c5-acc7-68a9b922d49c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8646D894-063E-4766-8C6A-D12522DE8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30</TotalTime>
  <Pages>1</Pages>
  <Words>103</Words>
  <Characters>890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mag. Mihael BABIČ</cp:lastModifiedBy>
  <cp:revision>25</cp:revision>
  <cp:lastPrinted>2016-06-20T06:30:00Z</cp:lastPrinted>
  <dcterms:created xsi:type="dcterms:W3CDTF">2018-07-24T11:47:00Z</dcterms:created>
  <dcterms:modified xsi:type="dcterms:W3CDTF">2024-02-21T13:33:00Z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